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00" w:type="dxa"/>
        <w:tblInd w:w="-992" w:type="dxa"/>
        <w:tblLayout w:type="fixed"/>
        <w:tblLook w:val="00A0"/>
      </w:tblPr>
      <w:tblGrid>
        <w:gridCol w:w="11000"/>
      </w:tblGrid>
      <w:tr w:rsidR="002E36B7" w:rsidRPr="008C6033" w:rsidTr="005C03E3">
        <w:trPr>
          <w:trHeight w:val="300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E36B7" w:rsidRPr="00411755" w:rsidRDefault="002E36B7" w:rsidP="005C03E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1755">
              <w:rPr>
                <w:rFonts w:ascii="Times New Roman" w:hAnsi="Times New Roman"/>
                <w:sz w:val="20"/>
                <w:szCs w:val="20"/>
                <w:lang w:eastAsia="ru-RU"/>
              </w:rPr>
              <w:t>Приложение 2</w:t>
            </w:r>
          </w:p>
        </w:tc>
      </w:tr>
      <w:tr w:rsidR="002E36B7" w:rsidRPr="008C6033" w:rsidTr="005C03E3">
        <w:trPr>
          <w:trHeight w:val="470"/>
        </w:trPr>
        <w:tc>
          <w:tcPr>
            <w:tcW w:w="110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E36B7" w:rsidRDefault="002E36B7" w:rsidP="005C03E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1755">
              <w:rPr>
                <w:rFonts w:ascii="Times New Roman" w:hAnsi="Times New Roman"/>
                <w:sz w:val="20"/>
                <w:szCs w:val="20"/>
                <w:lang w:eastAsia="ru-RU"/>
              </w:rPr>
              <w:t>к Муниципальной программе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города Ржева Тверской области</w:t>
            </w:r>
            <w:r w:rsidRPr="0041175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2E36B7" w:rsidRPr="00411755" w:rsidRDefault="002E36B7" w:rsidP="005C03E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1755">
              <w:rPr>
                <w:rFonts w:ascii="Times New Roman" w:hAnsi="Times New Roman"/>
                <w:sz w:val="20"/>
                <w:szCs w:val="20"/>
                <w:lang w:eastAsia="ru-RU"/>
              </w:rPr>
              <w:t>"Обеспечение правопорядка и безопасности населения</w:t>
            </w:r>
            <w:r w:rsidRPr="00411755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города Ржева Тверской области" на 2016-2021 годы</w:t>
            </w:r>
          </w:p>
        </w:tc>
      </w:tr>
      <w:tr w:rsidR="002E36B7" w:rsidRPr="008C6033" w:rsidTr="005C03E3">
        <w:trPr>
          <w:trHeight w:val="308"/>
        </w:trPr>
        <w:tc>
          <w:tcPr>
            <w:tcW w:w="110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36B7" w:rsidRPr="0076639D" w:rsidRDefault="002E36B7" w:rsidP="007663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2E36B7" w:rsidRDefault="002E36B7"/>
    <w:tbl>
      <w:tblPr>
        <w:tblW w:w="11016" w:type="dxa"/>
        <w:tblInd w:w="-992" w:type="dxa"/>
        <w:tblLayout w:type="fixed"/>
        <w:tblLook w:val="00A0"/>
      </w:tblPr>
      <w:tblGrid>
        <w:gridCol w:w="960"/>
        <w:gridCol w:w="960"/>
        <w:gridCol w:w="960"/>
        <w:gridCol w:w="1190"/>
        <w:gridCol w:w="4070"/>
        <w:gridCol w:w="1920"/>
        <w:gridCol w:w="720"/>
        <w:gridCol w:w="90"/>
        <w:gridCol w:w="146"/>
      </w:tblGrid>
      <w:tr w:rsidR="002E36B7" w:rsidRPr="008C6033" w:rsidTr="005C03E3">
        <w:trPr>
          <w:gridAfter w:val="1"/>
          <w:wAfter w:w="146" w:type="dxa"/>
          <w:trHeight w:val="315"/>
        </w:trPr>
        <w:tc>
          <w:tcPr>
            <w:tcW w:w="108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36B7" w:rsidRPr="00411755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1175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Характеристика</w:t>
            </w:r>
          </w:p>
        </w:tc>
      </w:tr>
      <w:tr w:rsidR="002E36B7" w:rsidRPr="008C6033" w:rsidTr="005C03E3">
        <w:trPr>
          <w:gridAfter w:val="1"/>
          <w:wAfter w:w="146" w:type="dxa"/>
          <w:trHeight w:val="315"/>
        </w:trPr>
        <w:tc>
          <w:tcPr>
            <w:tcW w:w="108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36B7" w:rsidRPr="00411755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1175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основных показателей Муниципальной программы города Ржева Тверской области</w:t>
            </w:r>
          </w:p>
        </w:tc>
      </w:tr>
      <w:tr w:rsidR="002E36B7" w:rsidRPr="008C6033" w:rsidTr="005C03E3">
        <w:trPr>
          <w:gridAfter w:val="1"/>
          <w:wAfter w:w="146" w:type="dxa"/>
          <w:trHeight w:val="315"/>
        </w:trPr>
        <w:tc>
          <w:tcPr>
            <w:tcW w:w="108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36B7" w:rsidRPr="00411755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1175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"Обеспечение правопорядка и безопасности населения города Ржева</w:t>
            </w:r>
          </w:p>
        </w:tc>
      </w:tr>
      <w:tr w:rsidR="002E36B7" w:rsidRPr="008C6033" w:rsidTr="005C03E3">
        <w:trPr>
          <w:gridAfter w:val="1"/>
          <w:wAfter w:w="146" w:type="dxa"/>
          <w:trHeight w:val="315"/>
        </w:trPr>
        <w:tc>
          <w:tcPr>
            <w:tcW w:w="108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36B7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1175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Тверской области" на 2016 - 2021 годы</w:t>
            </w:r>
          </w:p>
          <w:p w:rsidR="002E36B7" w:rsidRPr="00411755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E36B7" w:rsidRPr="008C6033" w:rsidTr="005C03E3">
        <w:trPr>
          <w:gridAfter w:val="2"/>
          <w:wAfter w:w="236" w:type="dxa"/>
          <w:trHeight w:val="1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7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1. Программа - муниципальная программа города Ржева Тверской области.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2. Цель - цель муниципальной программы города Ржева Тверской области.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3. Подпрограмма - подпрограмма муниципальной программы города Ржева Тверской области.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4. Задача - задача подпрограммы.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5. Показатель - показатель цели программы, показатель задачи подпрограммы.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gridAfter w:val="2"/>
          <w:wAfter w:w="236" w:type="dxa"/>
          <w:trHeight w:val="300"/>
        </w:trPr>
        <w:tc>
          <w:tcPr>
            <w:tcW w:w="28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4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Методика расчета показателя</w:t>
            </w:r>
          </w:p>
        </w:tc>
        <w:tc>
          <w:tcPr>
            <w:tcW w:w="2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Источник получения информации для расчета значения показателя</w:t>
            </w:r>
          </w:p>
        </w:tc>
      </w:tr>
      <w:tr w:rsidR="002E36B7" w:rsidRPr="008C6033" w:rsidTr="005C03E3">
        <w:trPr>
          <w:gridAfter w:val="2"/>
          <w:wAfter w:w="236" w:type="dxa"/>
          <w:trHeight w:val="300"/>
        </w:trPr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gridAfter w:val="2"/>
          <w:wAfter w:w="236" w:type="dxa"/>
          <w:trHeight w:val="330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</w:p>
        </w:tc>
      </w:tr>
      <w:tr w:rsidR="002E36B7" w:rsidRPr="008C6033" w:rsidTr="00AB30E6">
        <w:trPr>
          <w:gridAfter w:val="2"/>
          <w:wAfter w:w="236" w:type="dxa"/>
          <w:trHeight w:val="1052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2E36B7" w:rsidRDefault="002E36B7" w:rsidP="00D0378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города Ржева Тверской области </w:t>
            </w:r>
            <w:r w:rsidRPr="0076639D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«Обеспечение правопорядка и безопасности населения города Ржева Тверской области» </w:t>
            </w:r>
          </w:p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на 2016-2021 годы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2E36B7" w:rsidRPr="008C6033" w:rsidTr="005C03E3">
        <w:trPr>
          <w:gridAfter w:val="2"/>
          <w:wAfter w:w="236" w:type="dxa"/>
          <w:trHeight w:val="381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2E36B7" w:rsidRPr="005C03E3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 xml:space="preserve">Цель 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 xml:space="preserve"> 1  </w:t>
            </w:r>
            <w:r>
              <w:rPr>
                <w:rFonts w:ascii="Times New Roman" w:hAnsi="Times New Roman"/>
                <w:sz w:val="18"/>
                <w:szCs w:val="18"/>
              </w:rPr>
              <w:t>«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>Повышение безопасности жизнедеятельности населения на территори</w:t>
            </w:r>
            <w:r>
              <w:rPr>
                <w:rFonts w:ascii="Times New Roman" w:hAnsi="Times New Roman"/>
                <w:sz w:val="18"/>
                <w:szCs w:val="18"/>
              </w:rPr>
              <w:t>и города Ржева Тверской области»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gridAfter w:val="2"/>
          <w:wAfter w:w="236" w:type="dxa"/>
          <w:trHeight w:val="1110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1 «Уровень преступности на территории города Ржева Тверской области»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П1Ц1=(КПЗ/СЧН)*100%, где П1Ц1- показатель 1 цели программы 1, КПЗ -количество зарегистрированных преступлений, СЧН- средняя численность населения города Ржева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МО МВД России "Ржевский"</w:t>
            </w:r>
          </w:p>
        </w:tc>
      </w:tr>
      <w:tr w:rsidR="002E36B7" w:rsidRPr="008C6033" w:rsidTr="005C03E3">
        <w:trPr>
          <w:gridAfter w:val="2"/>
          <w:wAfter w:w="236" w:type="dxa"/>
          <w:trHeight w:val="795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Показатель 2 «</w:t>
            </w: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Количество правонарушений на территории города Ржева Тверской области»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МО МВД России "Ржевский"</w:t>
            </w:r>
          </w:p>
        </w:tc>
      </w:tr>
      <w:tr w:rsidR="002E36B7" w:rsidRPr="008C6033" w:rsidTr="005C03E3">
        <w:trPr>
          <w:gridAfter w:val="2"/>
          <w:wAfter w:w="236" w:type="dxa"/>
          <w:trHeight w:val="2190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Показатель 3 «</w:t>
            </w: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Риск населения пострадать от действий террористической или экстремистской направленности на территории города Ржева Тверской област</w:t>
            </w:r>
            <w:r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и</w:t>
            </w: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П1Ц3=(КПТА+КТТА+КПЭН+КТЭН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)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/СЧН*100%, где П1Ц1- показатель 1 цели программы 3, КПТА -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количество погибших в результате террористического акта, КТТА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-количество травмированных в результате террористического акта, КПЭН-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количество погибших от действий экстремистской направленности, КТЭН- количество травмированных в результате действий экстремистской направленности, СЧН- средняя численность населения города Ржева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МО МВД России "Ржевский"</w:t>
            </w:r>
          </w:p>
        </w:tc>
      </w:tr>
      <w:tr w:rsidR="002E36B7" w:rsidRPr="008C6033" w:rsidTr="005C03E3">
        <w:trPr>
          <w:gridAfter w:val="2"/>
          <w:wAfter w:w="236" w:type="dxa"/>
          <w:trHeight w:val="1125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4 «Уровень первичной заболеваемости наркоманией на территории города Ржева Тверской област</w:t>
            </w:r>
            <w:r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и</w:t>
            </w: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П1Ц4=(КЛВВДН/СЧН)*100%, где П1Ц4- показатель 1 цели программы 4, КЛВВДН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- количество лиц у которых впервые выявлен диагноз "наркомания", СЧН- средняя численность населения города Ржева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ГУЗ "Ржевский наркологический диспансер"</w:t>
            </w:r>
          </w:p>
        </w:tc>
      </w:tr>
      <w:tr w:rsidR="002E36B7" w:rsidRPr="008C6033" w:rsidTr="005C03E3">
        <w:trPr>
          <w:gridAfter w:val="2"/>
          <w:wAfter w:w="236" w:type="dxa"/>
          <w:trHeight w:val="1635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Показатель 5 «</w:t>
            </w: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Уровень преступности и правонарушений со стороны несовершеннолетних граждан на территории города Ржева Тверской област</w:t>
            </w:r>
            <w:r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и</w:t>
            </w: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П1Ц5=(КЗПНЛ+КПрНЛ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)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/СЧН*100%, где П1Ц5- показатель 1 цели программы 5, КЗПНЛ -количество преступлений, совершенных несовершеннолетними лицами, КПрНЛ-количество правонарушений, совершенных несовершеннолетними лицами, СЧН- средняя численность населения города Ржева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ОПДН МО МВД России "Ржевский"</w:t>
            </w:r>
          </w:p>
        </w:tc>
      </w:tr>
      <w:tr w:rsidR="002E36B7" w:rsidRPr="008C6033" w:rsidTr="005C03E3">
        <w:trPr>
          <w:gridAfter w:val="2"/>
          <w:wAfter w:w="236" w:type="dxa"/>
          <w:trHeight w:val="1680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color w:val="000000"/>
                <w:sz w:val="18"/>
                <w:szCs w:val="18"/>
                <w:lang w:eastAsia="ru-RU"/>
              </w:rPr>
              <w:t>Показатель 6 «Риск населения пострадать от чрезвычайных ситуаций природного и техногенного характера»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П1Ц6=(КПЧС+КПогЧС)/СЧН*100%, где П1Ц1- показатель 1 цели программы 3, КПЧС -количество пострадавших в результате чрезвычайной ситуации, КПогЧ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С-количество погибших в результате чрезвычайной ситуации, СЧН- средняя численность населения города Ржева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МУ "Управление ГО и ЧС</w:t>
            </w:r>
          </w:p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г. Ржева"</w:t>
            </w:r>
          </w:p>
        </w:tc>
      </w:tr>
      <w:tr w:rsidR="002E36B7" w:rsidRPr="008C6033" w:rsidTr="005C03E3">
        <w:trPr>
          <w:trHeight w:val="777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</w:p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Подпрограмма  1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 xml:space="preserve">   "Укрепление правопорядка и общественной безопасности в городе Ржеве Тверской области"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trHeight w:val="178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8C6033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sz w:val="18"/>
                <w:szCs w:val="18"/>
              </w:rPr>
              <w:t>З</w:t>
            </w: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адача 1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 xml:space="preserve"> "Снижение   общего   числа зарегистрированных преступлений, снижение  доли  тяжких и особо тяжких  преступлений"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top w:val="nil"/>
              <w:left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trHeight w:val="227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8C6033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 xml:space="preserve">Показатель 1 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>"Количество преступлений, совершенных на территории города Ржева Тверской области"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МО МВД России "Ржевский"</w:t>
            </w:r>
          </w:p>
        </w:tc>
        <w:tc>
          <w:tcPr>
            <w:tcW w:w="236" w:type="dxa"/>
            <w:gridSpan w:val="2"/>
            <w:vMerge/>
            <w:tcBorders>
              <w:top w:val="nil"/>
              <w:left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trHeight w:val="259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8C6033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Показатель 2 "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>Количество преступлений, совершенных в общественных местах"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МО МВД России "Ржевский"</w:t>
            </w:r>
          </w:p>
        </w:tc>
        <w:tc>
          <w:tcPr>
            <w:tcW w:w="236" w:type="dxa"/>
            <w:gridSpan w:val="2"/>
            <w:vMerge/>
            <w:tcBorders>
              <w:top w:val="nil"/>
              <w:left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trHeight w:val="388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8C6033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Показатель 3 "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>Количество преступлений раскрытых «по горячим следам»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МО МВД России "Ржевский"</w:t>
            </w:r>
          </w:p>
        </w:tc>
        <w:tc>
          <w:tcPr>
            <w:tcW w:w="236" w:type="dxa"/>
            <w:gridSpan w:val="2"/>
            <w:vMerge/>
            <w:tcBorders>
              <w:top w:val="nil"/>
              <w:left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trHeight w:val="981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8C6033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Показатель 4 "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>Уровень преступности в общественных местах"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П4З1=(КПЗОМ/КПЗ)*100%, где П4З1- показатель 4 задачи 1 подпрограммы, КПЗОМ-количество зарегистрированных преступлений, совершенных в общественных местах, КПЗ- количество зарегистрированных преступлений 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МО МВД России "Ржевский"</w:t>
            </w:r>
          </w:p>
        </w:tc>
        <w:tc>
          <w:tcPr>
            <w:tcW w:w="236" w:type="dxa"/>
            <w:gridSpan w:val="2"/>
            <w:vMerge/>
            <w:tcBorders>
              <w:top w:val="nil"/>
              <w:left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trHeight w:val="355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8C6033" w:rsidRDefault="002E36B7" w:rsidP="00D0378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Показатель 5 «Уровень раскрываемости п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реступлений «по горячим следам»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B7257E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7257E">
              <w:rPr>
                <w:rFonts w:ascii="Times New Roman" w:hAnsi="Times New Roman"/>
                <w:sz w:val="18"/>
                <w:szCs w:val="18"/>
                <w:lang w:eastAsia="ru-RU"/>
              </w:rPr>
              <w:t>П5З1=(КПРГС/КПЗ)*100%, где П5З1-показатель 5 задачи 1 подпрограммы, КПРГС- количество преступлений раскрытых "по горячим следам", КПЗ- количество зарегистрированных преступлений)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B7257E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7257E">
              <w:rPr>
                <w:rFonts w:ascii="Times New Roman" w:hAnsi="Times New Roman"/>
                <w:sz w:val="18"/>
                <w:szCs w:val="18"/>
                <w:lang w:eastAsia="ru-RU"/>
              </w:rPr>
              <w:t>МО МВД России "Ржевский"</w:t>
            </w:r>
          </w:p>
        </w:tc>
        <w:tc>
          <w:tcPr>
            <w:tcW w:w="236" w:type="dxa"/>
            <w:gridSpan w:val="2"/>
            <w:vMerge/>
            <w:tcBorders>
              <w:top w:val="nil"/>
              <w:left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trHeight w:val="631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8C6033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sz w:val="18"/>
                <w:szCs w:val="18"/>
              </w:rPr>
              <w:t>З</w:t>
            </w: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 xml:space="preserve">адача  2  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 xml:space="preserve"> "Повышение    эффективности   профилактики правонарушений"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top w:val="nil"/>
              <w:left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trHeight w:val="787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8C6033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Показатель  1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 xml:space="preserve"> "Количество правонарушений, совершенных на территории города Ржева Тверской области"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МО МВД России "Ржевский"</w:t>
            </w:r>
          </w:p>
        </w:tc>
        <w:tc>
          <w:tcPr>
            <w:tcW w:w="236" w:type="dxa"/>
            <w:gridSpan w:val="2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trHeight w:val="810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8C6033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Показатель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 xml:space="preserve"> 2 "Количество правонарушений, совершенных повторно одним и тем же лицом"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МО МВД России "Ржевский"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trHeight w:val="354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8C6033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 xml:space="preserve">Показатель 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>3 "Доля лиц, повторно привлекающихся к ответственности за совершение правонарушений к общему числу лиц, привлеченных к ответственности по вступившим в законную силу Постановлениям за определенный период"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Относительный показатель: П3З2=КПСП/КП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*100%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, где П3З2- показатель 3 задачи 2, КПСП- количество правонарушений совершенных повторно одним и тем же лицом, КП- общее количество правонарушений.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МО МВД России "Ржевский"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trHeight w:val="406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8C6033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Подпрограмма  2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 xml:space="preserve">  "Противодействие терроризму и экстремизму, минимизация и ликвидация последствий его проявлений на территории города Ржева"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trHeight w:val="226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sz w:val="18"/>
                <w:szCs w:val="18"/>
              </w:rPr>
              <w:t>З</w:t>
            </w: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адача  1  "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>Усиление антитеррористической защищенности объектов с массовым пребыванием людей в городе Ржеве Тверской области"</w:t>
            </w:r>
          </w:p>
          <w:p w:rsidR="002E36B7" w:rsidRPr="008C6033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left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trHeight w:val="206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8C6033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Показатель 1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 xml:space="preserve"> "Доля учреждений образования города Ржева Тверской области, где внедрены системы видеонаблюдения"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Относительный показатель: П1З1=(КОУСВ/КОУ)*100%, где П1З1- показатель 1 задачи 1, КОУСВ- количество образовательных учреждений, где внедрены системы видеонаблюдения, КОУ- общее количество образовательных учреждений.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Администрация города Ржева Тверской области</w:t>
            </w:r>
          </w:p>
        </w:tc>
        <w:tc>
          <w:tcPr>
            <w:tcW w:w="236" w:type="dxa"/>
            <w:gridSpan w:val="2"/>
            <w:vMerge/>
            <w:tcBorders>
              <w:left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trHeight w:val="1419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8C6033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Показатель 2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 xml:space="preserve"> "Уровень оснащенности объектов с массовым пребыванием людей, где внедрены системы видеонаблюдения"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Относительный показатель: П2З1=(КОМПЛСВ/КОМПЛ)*100%, где П1З1- показатель 1 задачи 1, КОМПЛСВ- количество объектов с массовым пребыванием людей, где внедрены системы видеонаблюдения, КОМПЛ- общее количество объектов с массовым пребыванием людей.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Администрация города Ржева Тверской области</w:t>
            </w:r>
          </w:p>
        </w:tc>
        <w:tc>
          <w:tcPr>
            <w:tcW w:w="236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gridAfter w:val="2"/>
          <w:wAfter w:w="236" w:type="dxa"/>
          <w:trHeight w:val="888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8C6033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sz w:val="18"/>
                <w:szCs w:val="18"/>
              </w:rPr>
              <w:t>З</w:t>
            </w: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 xml:space="preserve">адача 2 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 xml:space="preserve"> "Предупреждение угроз терроризма и экстремизма в городе Ржеве Тверской области во взаимодействии с органами государственной власти, органами местного самоуправления, религиозными организациями, общественными объединениями и иными институтами гражданского общества"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gridAfter w:val="2"/>
          <w:wAfter w:w="236" w:type="dxa"/>
          <w:trHeight w:val="678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8C6033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Показатель  "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>Доля жителей города Ржева Тверской области, охваченных мероприятиями по предупреждению угроз терроризма и экстремизма в Тверской области"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Относительный показатель: П1З2=(СЧНОМПТ/СЧН)*100%, где П1З2- показатель 1 задачи 2, СЧНОМПТ- средняя численность населения охваченная мероприятиями по предупреждению террористически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х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угроз, СЧН- средняя численность населения города Ржева.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Администрация города Ржева Тверской области</w:t>
            </w:r>
          </w:p>
        </w:tc>
      </w:tr>
      <w:tr w:rsidR="002E36B7" w:rsidRPr="008C6033" w:rsidTr="005C03E3">
        <w:trPr>
          <w:gridAfter w:val="2"/>
          <w:wAfter w:w="236" w:type="dxa"/>
          <w:trHeight w:val="679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8C6033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Подпрограмма 3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 xml:space="preserve">   "Комплексные меры противодействия злоупотреблению наркотическими средствами, психотропными веществами и их незаконному обороту в городе Ржеве"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trHeight w:val="1155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8C6033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sz w:val="18"/>
                <w:szCs w:val="18"/>
              </w:rPr>
              <w:t>З</w:t>
            </w: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адача  1 "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>Сокращение спроса на наркотики в Тверской области за счет совершенствования системы профилактики немедицинского потребления наркотиков"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trHeight w:val="825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1 «Первичная заболеваемость наркоманией в городе Ржеве Тверской области»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Администрация города Ржева Тверской области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trHeight w:val="1080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2 «Количество преступлений в сфере незаконного оборота наркотиков, зарегистрированных в городе Ржеве Тверской области»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МО МВД России "Ржевский"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trHeight w:val="1110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3 «Уровень преступности в сфере незаконного оборота наркотиков»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Относительный показатель: П3З1=(КПНОН/КП)*100%, где П3З1- показатель 3 задачи 1, КПНОН- количество преступлений в сфере незаконного оборота наркотиков, КП- общее количество преступлений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МО МВД России "Ржевский"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trHeight w:val="1380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4 «Доля тяжких и особо тяжких преступлений в общем количестве преступлений в сфере незаконного оборота наркотиков»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Относительный показатель: П4З1=(КТП/КП)*100%, где П4З1- показатель 4 задачи 1, КТП- количество тяжких и особо тяжких преступлений в сфере незаконного оборота наркотиков, КП- общее количество преступлений в сфере незаконного оборота наркотиков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Ржевская межрайонная прокуратура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6B7" w:rsidRPr="008C6033" w:rsidTr="001E33F6">
        <w:trPr>
          <w:trHeight w:val="169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8C6033">
              <w:rPr>
                <w:rFonts w:ascii="Times New Roman" w:hAnsi="Times New Roman"/>
                <w:sz w:val="18"/>
                <w:szCs w:val="18"/>
              </w:rPr>
              <w:t>З</w:t>
            </w: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 xml:space="preserve">адача  2 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 xml:space="preserve"> "Сокращение спроса на наркотики в городе Ржеве Тверской области за счет совершенствования системы лечения больных наркоманией"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trHeight w:val="1095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1 «Число больных наркоманией, состоящих на диспансерном учете»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ГУЗ "Ржевский наркологический диспансер"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trHeight w:val="1275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 xml:space="preserve"> Показатель 2 «Уровень больных наркоманией в городе Ржеве  Тверской области»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Относительный показатель: П2З2=(СЧНБН/СЧН)*100%, где П2З2- показатель 2 задачи 2, СЧНБН-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количество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больных наркоманией, СЧН- средняя численность населения г. Ржева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ГУЗ "Ржевский наркологический диспансер"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trHeight w:val="1320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3 «Удельный вес больных наркоманией, снятых с диспансерного учета в связи с выздоровлением, от числа больных наркоманией, состоящих на диспансерном учет»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Относительный показатель: П3З2=(ЧБСДУ/ЧБДУ)*100%, где П3З2- показатель 3 задачи 2, ЧБСДУ- численность больных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наркоманией,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снятых с диспансерного учета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в связи с 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выздоровлени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ем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, ЧБДУ- число больных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наркоманией, состоящих 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на диспансерном учете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ГУЗ "Ржевский наркологический диспансер"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trHeight w:val="989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8C6033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Подпрограмма  4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 xml:space="preserve">   "Профилактика  правонарушений  и  преступлений несовершеннолетних в городе Ржеве"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trHeight w:val="1185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8C6033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sz w:val="18"/>
                <w:szCs w:val="18"/>
              </w:rPr>
              <w:t>З</w:t>
            </w: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 xml:space="preserve">адача   1  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 xml:space="preserve"> "Профилактика правонарушений и преступности несовершеннолетних в городе Ржеве и совершенствование реабилитационной работы с несовершеннолетними, оказавшимися в трудной жизненной ситуации"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trHeight w:val="1185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1 «Количество преступлений, совершенных несовершеннолетними на территории города Ржева»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Муниципальная комиссия по делам несовершеннолетних и защите их прав города Ржева Тверской области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trHeight w:val="1131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Default="002E36B7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2 «Количество административных правонарушений, совершенных несовершеннолетними на территории города Ржева»</w:t>
            </w:r>
          </w:p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</w:p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Муниципальная комиссия по делам несовершеннолетних и защите их прав города Ржева Тверской области</w:t>
            </w: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trHeight w:val="297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3 «Совершенствование методики реабилитационной работы с несовершеннолетними, оказавшимися в трудной жизненной ситуации»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ind w:right="-108" w:hanging="12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да – 1/нет - 0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Муниципальная комиссия по делам несовершеннолетних и защите их прав города Ржева Тверской области</w:t>
            </w:r>
          </w:p>
        </w:tc>
        <w:tc>
          <w:tcPr>
            <w:tcW w:w="236" w:type="dxa"/>
            <w:gridSpan w:val="2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trHeight w:val="1185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4 «Количество семей, находящихся в социально-опасном положении»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Муниципальная комиссия по делам несовершеннолетних и защите их прав города Ржева Тверской области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trHeight w:val="1185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5 «Количество семей, находящихся в трудной жизне</w:t>
            </w:r>
            <w:r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н</w:t>
            </w: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ной ситуации»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Муниципальная комиссия по делам несовершеннолетних и защите их прав города Ржева Тверской области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trHeight w:val="1185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5C03E3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sz w:val="18"/>
                <w:szCs w:val="18"/>
              </w:rPr>
              <w:t>З</w:t>
            </w: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адача  2  "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>Научно-методическая и информационно-аналитическая работа по профилактике правонарушений и преступлений несовершеннолетних"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trHeight w:val="1185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 xml:space="preserve">Показатель </w:t>
            </w:r>
            <w:r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1</w:t>
            </w: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 xml:space="preserve"> «Количество научно-методических материалов по профилактике правонарушений и преступлений несовершеннолетних»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Муниципальная комиссия по делам несовершеннолетних и защите их прав города Ржева Тверской области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trHeight w:val="1185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 xml:space="preserve">Показатель </w:t>
            </w:r>
            <w:r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2 «Количество информационно-аналитических материалов по профилактике правонарушений и преступлений несовершеннолетних»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Муниципальная комиссия по делам несовершеннолетних и защите их прав города Ржева Тверской области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trHeight w:val="1185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8C6033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sz w:val="18"/>
                <w:szCs w:val="18"/>
              </w:rPr>
              <w:t>З</w:t>
            </w: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адача 3  "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>Организация повышения квалификации кадров, занимающихся профилактикой правонарушений и преступности несовершеннолетних"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E36B7" w:rsidRPr="008C6033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E36B7" w:rsidRPr="008C6033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E36B7" w:rsidRPr="008C6033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trHeight w:val="633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 «Количество семинарских занятий по повышению квалификации кадров»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Муниципальная комиссия по делам несовершеннолетних и защите их прав города Ржева Тверской области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trHeight w:val="1185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8C6033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Подпрограмма  5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 xml:space="preserve">   "Снижение рисков и смягчение последствий</w:t>
            </w:r>
            <w:r w:rsidRPr="008C6033">
              <w:rPr>
                <w:rFonts w:ascii="Times New Roman" w:hAnsi="Times New Roman"/>
                <w:sz w:val="18"/>
                <w:szCs w:val="18"/>
              </w:rPr>
              <w:br/>
              <w:t>чрезвычайных ситуаций природного и техногенного</w:t>
            </w:r>
            <w:r w:rsidRPr="008C6033">
              <w:rPr>
                <w:rFonts w:ascii="Times New Roman" w:hAnsi="Times New Roman"/>
                <w:sz w:val="18"/>
                <w:szCs w:val="18"/>
              </w:rPr>
              <w:br/>
              <w:t>характера на территории города Ржева Тверской области"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trHeight w:val="528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8C6033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sz w:val="18"/>
                <w:szCs w:val="18"/>
              </w:rPr>
              <w:t>З</w:t>
            </w: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адача 1 "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>Повышение готовности органов управления, сил и средств города Ржева Тверской области к защите населения и территорий от чрезвычайн</w:t>
            </w:r>
            <w:r>
              <w:rPr>
                <w:rFonts w:ascii="Times New Roman" w:hAnsi="Times New Roman"/>
                <w:sz w:val="18"/>
                <w:szCs w:val="18"/>
              </w:rPr>
              <w:t>ой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 xml:space="preserve"> ситуаци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 xml:space="preserve"> природного и техногенного характера"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trHeight w:val="2085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1 «Строительство прямых линий связи с пропускной способностью не менее 2.0 Мбит/с от ЕДДС города до экстренных оперативных служб (01,02,03,04), размещенных на территории города Ржева</w:t>
            </w:r>
            <w:r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 xml:space="preserve"> </w:t>
            </w: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Тверской области по единому номеру "112"»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Относительный показатель: П1З1= (КППЛ/КНПЛ)*100%, где П1З1 - показатель 1 задачи 1, КППЛ - количество построенных прямых линий, КНПЛ - количество необходимых прямых линий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МУ "Управление ГОЧС</w:t>
            </w:r>
          </w:p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г. Ржева"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6B7" w:rsidRPr="008C6033" w:rsidTr="00812D90">
        <w:trPr>
          <w:trHeight w:val="2247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2 «Принятие нормативно-правовых актов муниципального образования города Ржева в области гражданской обороны, защиты населения и территорий от чрезвычайных ситуаций природного и техногенного характера»</w:t>
            </w:r>
          </w:p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</w:p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Штук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МУ "Управление ГОЧС</w:t>
            </w:r>
          </w:p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г. Ржева"</w:t>
            </w: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trHeight w:val="1383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5C03E3" w:rsidRDefault="002E36B7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sz w:val="18"/>
                <w:szCs w:val="18"/>
              </w:rPr>
              <w:t>З</w:t>
            </w: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адача  2  "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>Предупреждение и ликвидация последствий чрезвычайных ситуаций природного и техногенного характера на территории города Ржева Тверской области"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trHeight w:val="1065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1 «Число погибших в результате чрезвычайных ситуаций на территории города Ржева Тверской области»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МУ "Управление ГОЧС</w:t>
            </w:r>
          </w:p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г. Ржева"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trHeight w:val="1065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2 «Число пострадавших в результате чрезвычайных ситуаций на территории города Ржева Тверской области»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МУ "Управление ГОЧС </w:t>
            </w:r>
          </w:p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г. Ржева"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6B7" w:rsidRPr="008C6033" w:rsidTr="005C03E3">
        <w:trPr>
          <w:trHeight w:val="1920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3 «Количество аварийно-спасательных и других неотложных работ - АСДНР, проведенных силами поисково-спасательного отряда МУ "Управление ГОЧС г. Ржева" на территории города Ржева Тверской области»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6B7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МУ "Управление ГОЧС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2E36B7" w:rsidRPr="0076639D" w:rsidRDefault="002E36B7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г. Ржева"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36B7" w:rsidRPr="0076639D" w:rsidRDefault="002E36B7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2E36B7" w:rsidRPr="0076639D" w:rsidRDefault="002E36B7" w:rsidP="0076639D">
      <w:pPr>
        <w:rPr>
          <w:rFonts w:ascii="Times New Roman" w:hAnsi="Times New Roman"/>
          <w:sz w:val="18"/>
          <w:szCs w:val="18"/>
        </w:rPr>
      </w:pPr>
    </w:p>
    <w:sectPr w:rsidR="002E36B7" w:rsidRPr="0076639D" w:rsidSect="005C03E3">
      <w:pgSz w:w="11906" w:h="16838"/>
      <w:pgMar w:top="1134" w:right="35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257E"/>
    <w:rsid w:val="00071412"/>
    <w:rsid w:val="00093CB8"/>
    <w:rsid w:val="000F2902"/>
    <w:rsid w:val="000F3D2F"/>
    <w:rsid w:val="001040B1"/>
    <w:rsid w:val="00144009"/>
    <w:rsid w:val="001631CA"/>
    <w:rsid w:val="00170FA9"/>
    <w:rsid w:val="001D7F8D"/>
    <w:rsid w:val="001E33F6"/>
    <w:rsid w:val="002020C3"/>
    <w:rsid w:val="002345BA"/>
    <w:rsid w:val="00276077"/>
    <w:rsid w:val="002A6E38"/>
    <w:rsid w:val="002D432F"/>
    <w:rsid w:val="002E36B7"/>
    <w:rsid w:val="002F5F63"/>
    <w:rsid w:val="00301A1C"/>
    <w:rsid w:val="00327459"/>
    <w:rsid w:val="00345677"/>
    <w:rsid w:val="003506A1"/>
    <w:rsid w:val="003D24C7"/>
    <w:rsid w:val="00411755"/>
    <w:rsid w:val="00423CB4"/>
    <w:rsid w:val="00454CD5"/>
    <w:rsid w:val="00590FAD"/>
    <w:rsid w:val="005C03E3"/>
    <w:rsid w:val="005C232C"/>
    <w:rsid w:val="00635C0D"/>
    <w:rsid w:val="006A000C"/>
    <w:rsid w:val="006B215D"/>
    <w:rsid w:val="006D44D3"/>
    <w:rsid w:val="00734B2C"/>
    <w:rsid w:val="0076639D"/>
    <w:rsid w:val="00812D90"/>
    <w:rsid w:val="00845D73"/>
    <w:rsid w:val="00863F37"/>
    <w:rsid w:val="008C6033"/>
    <w:rsid w:val="008D01E9"/>
    <w:rsid w:val="008D6A57"/>
    <w:rsid w:val="009C2D21"/>
    <w:rsid w:val="00A070DA"/>
    <w:rsid w:val="00AB30E6"/>
    <w:rsid w:val="00B45541"/>
    <w:rsid w:val="00B608F8"/>
    <w:rsid w:val="00B7257E"/>
    <w:rsid w:val="00BB3559"/>
    <w:rsid w:val="00C256BC"/>
    <w:rsid w:val="00C43275"/>
    <w:rsid w:val="00C91399"/>
    <w:rsid w:val="00CD1138"/>
    <w:rsid w:val="00CD422A"/>
    <w:rsid w:val="00CF7105"/>
    <w:rsid w:val="00D0221D"/>
    <w:rsid w:val="00D03784"/>
    <w:rsid w:val="00DE025D"/>
    <w:rsid w:val="00DE7FC8"/>
    <w:rsid w:val="00E36FBC"/>
    <w:rsid w:val="00E73DD7"/>
    <w:rsid w:val="00EA618E"/>
    <w:rsid w:val="00EE6886"/>
    <w:rsid w:val="00F06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32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333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3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3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3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3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</TotalTime>
  <Pages>6</Pages>
  <Words>2060</Words>
  <Characters>11744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mahinistka</cp:lastModifiedBy>
  <cp:revision>15</cp:revision>
  <cp:lastPrinted>2016-05-04T11:16:00Z</cp:lastPrinted>
  <dcterms:created xsi:type="dcterms:W3CDTF">2016-03-10T18:11:00Z</dcterms:created>
  <dcterms:modified xsi:type="dcterms:W3CDTF">2016-05-04T11:17:00Z</dcterms:modified>
</cp:coreProperties>
</file>